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553A9" w14:textId="77777777" w:rsidR="00AE2312" w:rsidRDefault="00AE2312" w:rsidP="00AE23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Margery NOKET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d.1403)</w:t>
      </w:r>
    </w:p>
    <w:p w14:paraId="7397374F" w14:textId="77777777" w:rsidR="00AE2312" w:rsidRDefault="00AE2312" w:rsidP="00AE23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B31C564" w14:textId="77777777" w:rsidR="00AE2312" w:rsidRDefault="00AE2312" w:rsidP="00AE23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6E5231" w14:textId="77777777" w:rsidR="00AE2312" w:rsidRDefault="00AE2312" w:rsidP="00AE23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53D282" w14:textId="77777777" w:rsidR="00AE2312" w:rsidRDefault="00AE2312" w:rsidP="00AE23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Thomas, who predeceased her.</w:t>
      </w:r>
    </w:p>
    <w:p w14:paraId="28BF7B40" w14:textId="77777777" w:rsidR="00AE2312" w:rsidRDefault="00AE2312" w:rsidP="00AE23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(“Life and Death: A Study of the Wills and Testaments of Men and Women</w:t>
      </w:r>
    </w:p>
    <w:p w14:paraId="54E81EAA" w14:textId="77777777" w:rsidR="00AE2312" w:rsidRDefault="00AE2312" w:rsidP="00AE23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</w:t>
      </w:r>
    </w:p>
    <w:p w14:paraId="67ED467B" w14:textId="77777777" w:rsidR="00AE2312" w:rsidRDefault="00AE2312" w:rsidP="00AE23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Robert A. Wood.  Ph.D. Thesis, Royal Holloway, University of London, 2012, p.69)</w:t>
      </w:r>
    </w:p>
    <w:p w14:paraId="14B5DE03" w14:textId="77777777" w:rsidR="00AE2312" w:rsidRDefault="00AE2312" w:rsidP="00AE23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12E033" w14:textId="77777777" w:rsidR="00AE2312" w:rsidRDefault="00AE2312" w:rsidP="00AE23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2FC678" w14:textId="77777777" w:rsidR="00AE2312" w:rsidRDefault="00AE2312" w:rsidP="00AE23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Jul.1403</w:t>
      </w:r>
      <w:r>
        <w:rPr>
          <w:rFonts w:ascii="Times New Roman" w:hAnsi="Times New Roman" w:cs="Times New Roman"/>
          <w:sz w:val="24"/>
          <w:szCs w:val="24"/>
        </w:rPr>
        <w:tab/>
        <w:t>She made her Will.    (ibid.)</w:t>
      </w:r>
    </w:p>
    <w:p w14:paraId="36DD9713" w14:textId="77777777" w:rsidR="00AE2312" w:rsidRDefault="00AE2312" w:rsidP="00AE23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6DF9978E" w14:textId="77777777" w:rsidR="00AE2312" w:rsidRDefault="00AE2312" w:rsidP="00AE23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3812C2" w14:textId="77777777" w:rsidR="00AE2312" w:rsidRDefault="00AE2312" w:rsidP="00AE23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344CCE" w14:textId="77777777" w:rsidR="00AE2312" w:rsidRDefault="00AE2312" w:rsidP="00AE23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April 2021</w:t>
      </w:r>
    </w:p>
    <w:p w14:paraId="3B23970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E9318" w14:textId="77777777" w:rsidR="00AE2312" w:rsidRDefault="00AE2312" w:rsidP="009139A6">
      <w:r>
        <w:separator/>
      </w:r>
    </w:p>
  </w:endnote>
  <w:endnote w:type="continuationSeparator" w:id="0">
    <w:p w14:paraId="47372864" w14:textId="77777777" w:rsidR="00AE2312" w:rsidRDefault="00AE23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72A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6A21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A99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4F666" w14:textId="77777777" w:rsidR="00AE2312" w:rsidRDefault="00AE2312" w:rsidP="009139A6">
      <w:r>
        <w:separator/>
      </w:r>
    </w:p>
  </w:footnote>
  <w:footnote w:type="continuationSeparator" w:id="0">
    <w:p w14:paraId="1F7E3304" w14:textId="77777777" w:rsidR="00AE2312" w:rsidRDefault="00AE23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A58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2C4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614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312"/>
    <w:rsid w:val="000666E0"/>
    <w:rsid w:val="002510B7"/>
    <w:rsid w:val="005C130B"/>
    <w:rsid w:val="00826F5C"/>
    <w:rsid w:val="009139A6"/>
    <w:rsid w:val="009448BB"/>
    <w:rsid w:val="00A3176C"/>
    <w:rsid w:val="00AE2312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E5FF8"/>
  <w15:chartTrackingRefBased/>
  <w15:docId w15:val="{F9227B17-164B-44CE-A86D-0FC0A3A98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2021-05-01T21:20:00Z</dcterms:created>
  <dcterms:modified xsi:type="dcterms:W3CDTF">2021-05-01T21:21:00Z</dcterms:modified>
</cp:coreProperties>
</file>